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6702AB" w:rsidTr="009B0902">
        <w:trPr>
          <w:trHeight w:val="822"/>
        </w:trPr>
        <w:tc>
          <w:tcPr>
            <w:tcW w:w="3742" w:type="dxa"/>
            <w:vAlign w:val="bottom"/>
          </w:tcPr>
          <w:p w:rsidR="00D11DF0" w:rsidRPr="006702AB" w:rsidRDefault="00494B07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  <w:bookmarkStart w:id="0" w:name="_GoBack"/>
            <w:bookmarkEnd w:id="0"/>
            <w:r w:rsidRPr="006702AB">
              <w:rPr>
                <w:rFonts w:cstheme="minorHAnsi"/>
                <w:sz w:val="22"/>
                <w:highlight w:val="yellow"/>
              </w:rPr>
              <w:t>Logo de la commune</w:t>
            </w:r>
          </w:p>
        </w:tc>
      </w:tr>
    </w:tbl>
    <w:tbl>
      <w:tblPr>
        <w:tblStyle w:val="Grilledutableau"/>
        <w:tblpPr w:leftFromText="141" w:rightFromText="141" w:vertAnchor="page" w:horzAnchor="margin" w:tblpY="2653"/>
        <w:tblW w:w="9582" w:type="dxa"/>
        <w:tblLayout w:type="fixed"/>
        <w:tblLook w:val="0600" w:firstRow="0" w:lastRow="0" w:firstColumn="0" w:lastColumn="0" w:noHBand="1" w:noVBand="1"/>
      </w:tblPr>
      <w:tblGrid>
        <w:gridCol w:w="9582"/>
      </w:tblGrid>
      <w:tr w:rsidR="00EC74D5" w:rsidRPr="006702AB" w:rsidTr="00836732">
        <w:trPr>
          <w:trHeight w:hRule="exact" w:val="284"/>
        </w:trPr>
        <w:tc>
          <w:tcPr>
            <w:tcW w:w="9582" w:type="dxa"/>
          </w:tcPr>
          <w:p w:rsidR="00EC74D5" w:rsidRPr="006702AB" w:rsidRDefault="00EC74D5" w:rsidP="00836732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EC74D5" w:rsidRPr="006702AB" w:rsidTr="00836732">
        <w:trPr>
          <w:trHeight w:val="792"/>
        </w:trPr>
        <w:tc>
          <w:tcPr>
            <w:tcW w:w="9582" w:type="dxa"/>
          </w:tcPr>
          <w:p w:rsidR="00836732" w:rsidRPr="006702AB" w:rsidRDefault="00836732" w:rsidP="005E6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6702AB">
              <w:rPr>
                <w:rFonts w:cstheme="minorHAnsi"/>
                <w:b/>
                <w:color w:val="000000"/>
              </w:rPr>
              <w:t>Décision du contrevenant suite à la proposition de transaction aux fins de réparation du préjudice subi par la commune</w:t>
            </w:r>
          </w:p>
          <w:p w:rsidR="00D11DF0" w:rsidRPr="006702AB" w:rsidRDefault="00D11DF0" w:rsidP="008367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EC74D5" w:rsidRPr="006702AB" w:rsidRDefault="00EC74D5" w:rsidP="00836732">
            <w:pPr>
              <w:rPr>
                <w:rFonts w:cstheme="minorHAnsi"/>
              </w:rPr>
            </w:pPr>
          </w:p>
        </w:tc>
      </w:tr>
      <w:tr w:rsidR="00EC74D5" w:rsidRPr="006702AB" w:rsidTr="00836732">
        <w:trPr>
          <w:trHeight w:val="220"/>
        </w:trPr>
        <w:tc>
          <w:tcPr>
            <w:tcW w:w="9582" w:type="dxa"/>
          </w:tcPr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  <w:u w:val="single"/>
              </w:rPr>
              <w:t>À retourner à</w:t>
            </w:r>
            <w:r w:rsidRPr="006702AB">
              <w:rPr>
                <w:rFonts w:cstheme="minorHAnsi"/>
                <w:color w:val="000000"/>
              </w:rPr>
              <w:t xml:space="preserve"> : </w:t>
            </w:r>
            <w:r w:rsidR="0069577E" w:rsidRPr="006702AB">
              <w:rPr>
                <w:rFonts w:cstheme="minorHAnsi"/>
                <w:color w:val="FF0000"/>
              </w:rPr>
              <w:t xml:space="preserve">M./Mme </w:t>
            </w:r>
            <w:r w:rsidR="0069577E" w:rsidRPr="006702AB">
              <w:rPr>
                <w:rFonts w:cstheme="minorHAnsi"/>
                <w:color w:val="000000"/>
              </w:rPr>
              <w:t>le</w:t>
            </w:r>
            <w:r w:rsidRPr="006702AB">
              <w:rPr>
                <w:rFonts w:cstheme="minorHAnsi"/>
                <w:color w:val="000000"/>
              </w:rPr>
              <w:t xml:space="preserve"> Maire de </w:t>
            </w:r>
            <w:r w:rsidR="00494B07" w:rsidRPr="006702AB">
              <w:rPr>
                <w:rFonts w:cstheme="minorHAnsi"/>
                <w:color w:val="000000"/>
                <w:highlight w:val="yellow"/>
              </w:rPr>
              <w:t>XXX</w:t>
            </w:r>
          </w:p>
          <w:p w:rsidR="00836732" w:rsidRPr="006702AB" w:rsidRDefault="00494B07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FF0000"/>
              </w:rPr>
            </w:pPr>
            <w:r w:rsidRPr="006702AB">
              <w:rPr>
                <w:rFonts w:cstheme="minorHAnsi"/>
                <w:color w:val="FF0000"/>
              </w:rPr>
              <w:t>Adresse postale à ajouter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  <w:r w:rsidRPr="006702AB">
              <w:rPr>
                <w:rFonts w:cstheme="minorHAnsi"/>
                <w:color w:val="FF0000"/>
              </w:rPr>
              <w:t>Courriel </w:t>
            </w:r>
            <w:r w:rsidR="00494B07" w:rsidRPr="006702AB">
              <w:rPr>
                <w:rFonts w:cstheme="minorHAnsi"/>
                <w:color w:val="FF0000"/>
              </w:rPr>
              <w:t xml:space="preserve">à ajouter </w:t>
            </w:r>
            <w:r w:rsidRPr="006702AB">
              <w:rPr>
                <w:rFonts w:cstheme="minorHAnsi"/>
              </w:rPr>
              <w:t xml:space="preserve">: 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  <w:u w:val="single"/>
              </w:rPr>
              <w:t>Réf. à rappeler</w:t>
            </w:r>
            <w:r w:rsidRPr="006702AB">
              <w:rPr>
                <w:rFonts w:cstheme="minorHAnsi"/>
                <w:color w:val="000000"/>
              </w:rPr>
              <w:t xml:space="preserve"> : transaction n°</w:t>
            </w:r>
            <w:proofErr w:type="gramStart"/>
            <w:r w:rsidRPr="006702AB">
              <w:rPr>
                <w:rFonts w:cstheme="minorHAnsi"/>
                <w:color w:val="000000"/>
              </w:rPr>
              <w:t>…….</w:t>
            </w:r>
            <w:proofErr w:type="gramEnd"/>
            <w:r w:rsidRPr="006702AB">
              <w:rPr>
                <w:rFonts w:cstheme="minorHAnsi"/>
                <w:color w:val="000000"/>
              </w:rPr>
              <w:t>.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Références juridiques : Articles L 2212-1</w:t>
            </w:r>
            <w:r w:rsidR="00494B07" w:rsidRPr="006702AB">
              <w:rPr>
                <w:rFonts w:cstheme="minorHAnsi"/>
                <w:color w:val="000000"/>
              </w:rPr>
              <w:t xml:space="preserve"> et L 2212-5 du CGCT, Lois n° 2</w:t>
            </w:r>
            <w:r w:rsidRPr="006702AB">
              <w:rPr>
                <w:rFonts w:cstheme="minorHAnsi"/>
                <w:color w:val="000000"/>
              </w:rPr>
              <w:t>006-396 du 31 mars 2006 et n° 2007-297 du 5 mars 2007, Décret n° 2007-1388 du 26 septembre 2007, Article 44-1 du code de procédure pénale, Articles R 15-33-29-3 et R 15-33-61 à R 15-33-66 du code de procédure pénale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Je soussigné (e)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Nom et Prénoms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Né(e) le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À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demeurant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atteste avoir reçu en double exemplaire par              □ notification le ………………………………….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 xml:space="preserve">                                                                                   □ lettre recommandée le ……………………….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la proposition de transaction visée en référence ainsi que la lettre explicative l’accompagnant.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 xml:space="preserve">□ </w:t>
            </w:r>
            <w:r w:rsidRPr="006702AB">
              <w:rPr>
                <w:rFonts w:cstheme="minorHAnsi"/>
                <w:b/>
                <w:bCs/>
                <w:color w:val="000000"/>
              </w:rPr>
              <w:t>J’accepte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 xml:space="preserve">□ </w:t>
            </w:r>
            <w:r w:rsidRPr="006702AB">
              <w:rPr>
                <w:rFonts w:cstheme="minorHAnsi"/>
                <w:b/>
                <w:bCs/>
                <w:color w:val="000000"/>
              </w:rPr>
              <w:t>Je refuse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de payer la somme de …………………. €</w:t>
            </w:r>
          </w:p>
          <w:p w:rsidR="005E6D3F" w:rsidRPr="006702AB" w:rsidRDefault="005E6D3F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 xml:space="preserve">dans le délai de ……………………… à la commune de </w:t>
            </w:r>
            <w:r w:rsidR="00494B07" w:rsidRPr="006702AB">
              <w:rPr>
                <w:rFonts w:cstheme="minorHAnsi"/>
                <w:color w:val="000000"/>
                <w:highlight w:val="yellow"/>
              </w:rPr>
              <w:t>XXX</w:t>
            </w:r>
            <w:r w:rsidRPr="006702AB">
              <w:rPr>
                <w:rFonts w:cstheme="minorHAnsi"/>
                <w:color w:val="000000"/>
                <w:highlight w:val="yellow"/>
              </w:rPr>
              <w:t>.</w:t>
            </w: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6702AB">
              <w:rPr>
                <w:rFonts w:cstheme="minorHAnsi"/>
                <w:color w:val="000000"/>
              </w:rPr>
              <w:t>à titre de transaction.</w:t>
            </w:r>
          </w:p>
          <w:p w:rsidR="00EC74D5" w:rsidRPr="006702AB" w:rsidRDefault="00EC74D5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</w:p>
        </w:tc>
      </w:tr>
      <w:tr w:rsidR="00836732" w:rsidRPr="006702AB" w:rsidTr="00836732">
        <w:trPr>
          <w:trHeight w:val="220"/>
        </w:trPr>
        <w:tc>
          <w:tcPr>
            <w:tcW w:w="9582" w:type="dxa"/>
          </w:tcPr>
          <w:p w:rsidR="00836732" w:rsidRPr="006702AB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</w:tc>
      </w:tr>
    </w:tbl>
    <w:p w:rsidR="005E6D3F" w:rsidRPr="006702AB" w:rsidRDefault="00494B07" w:rsidP="00836732">
      <w:pPr>
        <w:pStyle w:val="Texte-FonctionPrnomNOM"/>
        <w:rPr>
          <w:rFonts w:cstheme="minorHAnsi"/>
        </w:rPr>
      </w:pPr>
      <w:r w:rsidRPr="006702AB">
        <w:rPr>
          <w:rFonts w:cstheme="minorHAnsi"/>
        </w:rPr>
        <w:t xml:space="preserve">Fait à </w:t>
      </w:r>
      <w:r w:rsidRPr="006702AB">
        <w:rPr>
          <w:rFonts w:cstheme="minorHAnsi"/>
          <w:highlight w:val="yellow"/>
        </w:rPr>
        <w:t>XXX</w:t>
      </w:r>
      <w:r w:rsidR="005E6D3F" w:rsidRPr="006702AB">
        <w:rPr>
          <w:rFonts w:cstheme="minorHAnsi"/>
        </w:rPr>
        <w:t>, le………………</w:t>
      </w:r>
    </w:p>
    <w:p w:rsidR="005E6D3F" w:rsidRPr="006702AB" w:rsidRDefault="005E6D3F" w:rsidP="00836732">
      <w:pPr>
        <w:pStyle w:val="Texte-FonctionPrnomNOM"/>
        <w:rPr>
          <w:rFonts w:cstheme="minorHAnsi"/>
        </w:rPr>
      </w:pPr>
    </w:p>
    <w:p w:rsidR="00B0019E" w:rsidRPr="006702AB" w:rsidRDefault="00836732" w:rsidP="00836732">
      <w:pPr>
        <w:pStyle w:val="Texte-FonctionPrnomNOM"/>
        <w:rPr>
          <w:rFonts w:cstheme="minorHAnsi"/>
        </w:rPr>
      </w:pPr>
      <w:r w:rsidRPr="006702AB">
        <w:rPr>
          <w:rFonts w:cstheme="minorHAnsi"/>
        </w:rPr>
        <w:t>Signature de l’intéressé(e)</w:t>
      </w:r>
    </w:p>
    <w:sectPr w:rsidR="00B0019E" w:rsidRPr="006702AB" w:rsidSect="009344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2A4" w:rsidRDefault="001512A4" w:rsidP="00BB63D0">
      <w:r>
        <w:separator/>
      </w:r>
    </w:p>
    <w:p w:rsidR="001512A4" w:rsidRDefault="001512A4"/>
  </w:endnote>
  <w:endnote w:type="continuationSeparator" w:id="0">
    <w:p w:rsidR="001512A4" w:rsidRDefault="001512A4" w:rsidP="00BB63D0">
      <w:r>
        <w:continuationSeparator/>
      </w:r>
    </w:p>
    <w:p w:rsidR="001512A4" w:rsidRDefault="001512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90" w:rsidRDefault="00F7039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90" w:rsidRDefault="00F7039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90" w:rsidRDefault="00F7039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2A4" w:rsidRDefault="001512A4" w:rsidP="00BB63D0">
      <w:r>
        <w:separator/>
      </w:r>
    </w:p>
    <w:p w:rsidR="001512A4" w:rsidRDefault="001512A4"/>
  </w:footnote>
  <w:footnote w:type="continuationSeparator" w:id="0">
    <w:p w:rsidR="001512A4" w:rsidRDefault="001512A4" w:rsidP="00BB63D0">
      <w:r>
        <w:continuationSeparator/>
      </w:r>
    </w:p>
    <w:p w:rsidR="001512A4" w:rsidRDefault="001512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90" w:rsidRDefault="00F7039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:rsidR="0024473D" w:rsidRPr="00331FED" w:rsidRDefault="0024473D" w:rsidP="0024473D"/>
      </w:tc>
    </w:tr>
    <w:tr w:rsidR="0024473D" w:rsidRPr="00B465C6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594BD833" wp14:editId="4DB1F791">
                <wp:extent cx="1512000" cy="201240"/>
                <wp:effectExtent l="0" t="0" r="0" b="889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5E6D3F">
            <w:rPr>
              <w:noProof/>
              <w:lang w:val="fr-FR"/>
            </w:rPr>
            <w:t>VILLE DE MONTPELLIER</w:t>
          </w:r>
          <w:r>
            <w:fldChar w:fldCharType="end"/>
          </w:r>
        </w:p>
        <w:p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5E6D3F">
            <w:rPr>
              <w:noProof/>
              <w:lang w:val="fr-FR"/>
            </w:rPr>
            <w:t>1, place Georges Frêche - 34267 Montpellier Cedex 2 - Tél. : 04 67 34 70 00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E6D3F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:rsidTr="00B333D4">
      <w:trPr>
        <w:trHeight w:hRule="exact" w:val="777"/>
      </w:trPr>
      <w:tc>
        <w:tcPr>
          <w:tcW w:w="9582" w:type="dxa"/>
          <w:gridSpan w:val="3"/>
        </w:tcPr>
        <w:p w:rsidR="0024473D" w:rsidRPr="00AE653D" w:rsidRDefault="0024473D" w:rsidP="0024473D">
          <w:pPr>
            <w:rPr>
              <w:lang w:val="en-US"/>
            </w:rPr>
          </w:pPr>
        </w:p>
      </w:tc>
    </w:tr>
  </w:tbl>
  <w:p w:rsidR="00ED062F" w:rsidRPr="00B465C6" w:rsidRDefault="00ED062F">
    <w:pPr>
      <w:pStyle w:val="En-tte"/>
      <w:rPr>
        <w:lang w:val="en-US"/>
      </w:rPr>
    </w:pPr>
  </w:p>
  <w:p w:rsidR="00A543DB" w:rsidRDefault="00A543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5C6" w:rsidRPr="006702AB" w:rsidRDefault="00F70390" w:rsidP="00990C9D">
    <w:pPr>
      <w:pStyle w:val="En-tte"/>
      <w:jc w:val="right"/>
      <w:rPr>
        <w:rFonts w:asciiTheme="majorHAnsi" w:hAnsiTheme="majorHAnsi" w:cstheme="majorHAnsi"/>
      </w:rPr>
    </w:pPr>
    <w:r>
      <w:rPr>
        <w:rFonts w:asciiTheme="majorHAnsi" w:hAnsiTheme="majorHAnsi" w:cstheme="majorHAnsi"/>
        <w:b/>
      </w:rPr>
      <w:t xml:space="preserve">Annexe </w:t>
    </w:r>
    <w:r w:rsidR="00400EE5" w:rsidRPr="006702AB">
      <w:rPr>
        <w:rFonts w:asciiTheme="majorHAnsi" w:hAnsiTheme="majorHAnsi" w:cstheme="majorHAnsi"/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7018466" wp14:editId="104128E1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F4624D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  <w:r>
      <w:rPr>
        <w:rFonts w:asciiTheme="majorHAnsi" w:hAnsiTheme="majorHAnsi" w:cstheme="majorHAnsi"/>
        <w:b/>
      </w:rPr>
      <w:t>5</w:t>
    </w:r>
    <w:r w:rsidR="00494B07" w:rsidRPr="006702AB">
      <w:rPr>
        <w:rFonts w:asciiTheme="majorHAnsi" w:hAnsiTheme="majorHAnsi" w:cstheme="majorHAnsi"/>
        <w:b/>
      </w:rPr>
      <w:t xml:space="preserve"> – décision du contrevenant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1278"/>
    <w:rsid w:val="00006695"/>
    <w:rsid w:val="00010CEE"/>
    <w:rsid w:val="00022858"/>
    <w:rsid w:val="00051B60"/>
    <w:rsid w:val="000971EF"/>
    <w:rsid w:val="000A0BA0"/>
    <w:rsid w:val="0013439D"/>
    <w:rsid w:val="00137ABD"/>
    <w:rsid w:val="001409CE"/>
    <w:rsid w:val="001512A4"/>
    <w:rsid w:val="001547F8"/>
    <w:rsid w:val="0015622F"/>
    <w:rsid w:val="001735A9"/>
    <w:rsid w:val="001A625E"/>
    <w:rsid w:val="001D3547"/>
    <w:rsid w:val="001E5A72"/>
    <w:rsid w:val="0020230D"/>
    <w:rsid w:val="002054B7"/>
    <w:rsid w:val="0024473D"/>
    <w:rsid w:val="00255A85"/>
    <w:rsid w:val="002928FF"/>
    <w:rsid w:val="002B1D15"/>
    <w:rsid w:val="002B2C43"/>
    <w:rsid w:val="00316C7E"/>
    <w:rsid w:val="00331FED"/>
    <w:rsid w:val="00335F96"/>
    <w:rsid w:val="00344A6C"/>
    <w:rsid w:val="00350BE0"/>
    <w:rsid w:val="0035422D"/>
    <w:rsid w:val="003B3B00"/>
    <w:rsid w:val="003D60CA"/>
    <w:rsid w:val="003F64FE"/>
    <w:rsid w:val="00400EE5"/>
    <w:rsid w:val="00427DAA"/>
    <w:rsid w:val="00445ECC"/>
    <w:rsid w:val="00460C5D"/>
    <w:rsid w:val="00494B07"/>
    <w:rsid w:val="004B1C18"/>
    <w:rsid w:val="004D7610"/>
    <w:rsid w:val="00506D76"/>
    <w:rsid w:val="005709C5"/>
    <w:rsid w:val="00581C0F"/>
    <w:rsid w:val="005A237C"/>
    <w:rsid w:val="005C38F4"/>
    <w:rsid w:val="005C6229"/>
    <w:rsid w:val="005E4CE5"/>
    <w:rsid w:val="005E6D3F"/>
    <w:rsid w:val="00602F2B"/>
    <w:rsid w:val="00625F57"/>
    <w:rsid w:val="00651597"/>
    <w:rsid w:val="00654AB0"/>
    <w:rsid w:val="006702AB"/>
    <w:rsid w:val="0069577E"/>
    <w:rsid w:val="00715BAE"/>
    <w:rsid w:val="007168D4"/>
    <w:rsid w:val="00756C68"/>
    <w:rsid w:val="007906CF"/>
    <w:rsid w:val="007946BA"/>
    <w:rsid w:val="007A0982"/>
    <w:rsid w:val="007F1FCF"/>
    <w:rsid w:val="00800E36"/>
    <w:rsid w:val="00836732"/>
    <w:rsid w:val="008401DB"/>
    <w:rsid w:val="0088734B"/>
    <w:rsid w:val="008D1DCC"/>
    <w:rsid w:val="00901CAF"/>
    <w:rsid w:val="00934446"/>
    <w:rsid w:val="009531B7"/>
    <w:rsid w:val="00961A38"/>
    <w:rsid w:val="00990C9D"/>
    <w:rsid w:val="00996CDC"/>
    <w:rsid w:val="009B0902"/>
    <w:rsid w:val="00A543DB"/>
    <w:rsid w:val="00A8094E"/>
    <w:rsid w:val="00AC1DFD"/>
    <w:rsid w:val="00AD4A1C"/>
    <w:rsid w:val="00AE653D"/>
    <w:rsid w:val="00B0019E"/>
    <w:rsid w:val="00B12006"/>
    <w:rsid w:val="00B22772"/>
    <w:rsid w:val="00B27140"/>
    <w:rsid w:val="00B465C6"/>
    <w:rsid w:val="00BB63D0"/>
    <w:rsid w:val="00BF064F"/>
    <w:rsid w:val="00C03BC5"/>
    <w:rsid w:val="00C16FDC"/>
    <w:rsid w:val="00C24BAC"/>
    <w:rsid w:val="00C45E32"/>
    <w:rsid w:val="00C74DCA"/>
    <w:rsid w:val="00D11DF0"/>
    <w:rsid w:val="00D80973"/>
    <w:rsid w:val="00D8521C"/>
    <w:rsid w:val="00D91CBE"/>
    <w:rsid w:val="00DA0339"/>
    <w:rsid w:val="00DA63AC"/>
    <w:rsid w:val="00DE3030"/>
    <w:rsid w:val="00E126EB"/>
    <w:rsid w:val="00E13D77"/>
    <w:rsid w:val="00E36AB7"/>
    <w:rsid w:val="00E516E4"/>
    <w:rsid w:val="00E75BCE"/>
    <w:rsid w:val="00E80C7F"/>
    <w:rsid w:val="00EB77C9"/>
    <w:rsid w:val="00EC74D5"/>
    <w:rsid w:val="00ED062F"/>
    <w:rsid w:val="00EE405F"/>
    <w:rsid w:val="00F00E03"/>
    <w:rsid w:val="00F31AD5"/>
    <w:rsid w:val="00F538C5"/>
    <w:rsid w:val="00F70390"/>
    <w:rsid w:val="00FB2817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  <w:style w:type="character" w:styleId="Lienhypertexte">
    <w:name w:val="Hyperlink"/>
    <w:basedOn w:val="Policepardfaut"/>
    <w:uiPriority w:val="99"/>
    <w:unhideWhenUsed/>
    <w:rsid w:val="00625F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81FD5-61C4-4875-9C86-CC0DFC93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12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10</cp:revision>
  <cp:lastPrinted>2018-08-01T06:31:00Z</cp:lastPrinted>
  <dcterms:created xsi:type="dcterms:W3CDTF">2020-12-10T14:45:00Z</dcterms:created>
  <dcterms:modified xsi:type="dcterms:W3CDTF">2022-02-21T16:54:00Z</dcterms:modified>
</cp:coreProperties>
</file>